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C64D71" w14:textId="77777777" w:rsidR="006F5527" w:rsidRDefault="006F5527" w:rsidP="006F5527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Margery RAMSEY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1695B2C2" w14:textId="77777777" w:rsidR="006F5527" w:rsidRDefault="006F5527" w:rsidP="006F5527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Abbess of Chatteris, Cambridgeshire.</w:t>
      </w:r>
    </w:p>
    <w:p w14:paraId="07F773A1" w14:textId="77777777" w:rsidR="006F5527" w:rsidRDefault="006F5527" w:rsidP="006F5527">
      <w:pPr>
        <w:pStyle w:val="NoSpacing"/>
        <w:jc w:val="both"/>
        <w:rPr>
          <w:rFonts w:cs="Times New Roman"/>
          <w:szCs w:val="24"/>
        </w:rPr>
      </w:pPr>
    </w:p>
    <w:p w14:paraId="3B1B8EFA" w14:textId="77777777" w:rsidR="006F5527" w:rsidRDefault="006F5527" w:rsidP="006F5527">
      <w:pPr>
        <w:pStyle w:val="NoSpacing"/>
        <w:jc w:val="both"/>
        <w:rPr>
          <w:rFonts w:cs="Times New Roman"/>
          <w:szCs w:val="24"/>
        </w:rPr>
      </w:pPr>
    </w:p>
    <w:p w14:paraId="2B48DC19" w14:textId="77777777" w:rsidR="006F5527" w:rsidRDefault="006F5527" w:rsidP="006F5527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>She made a plaint of trespass and taking against Thomas Amys of Foxton(q.v.).</w:t>
      </w:r>
    </w:p>
    <w:p w14:paraId="2530654E" w14:textId="77777777" w:rsidR="006F5527" w:rsidRDefault="006F5527" w:rsidP="006F5527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C3707B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4CAB19FB" w14:textId="77777777" w:rsidR="006F5527" w:rsidRDefault="006F5527" w:rsidP="006F5527">
      <w:pPr>
        <w:pStyle w:val="NoSpacing"/>
        <w:jc w:val="both"/>
        <w:rPr>
          <w:rFonts w:cs="Times New Roman"/>
          <w:szCs w:val="24"/>
        </w:rPr>
      </w:pPr>
    </w:p>
    <w:p w14:paraId="5B10984F" w14:textId="77777777" w:rsidR="006F5527" w:rsidRDefault="006F5527" w:rsidP="006F5527">
      <w:pPr>
        <w:pStyle w:val="NoSpacing"/>
        <w:jc w:val="both"/>
        <w:rPr>
          <w:rFonts w:cs="Times New Roman"/>
          <w:szCs w:val="24"/>
        </w:rPr>
      </w:pPr>
    </w:p>
    <w:p w14:paraId="26AFFEA5" w14:textId="77777777" w:rsidR="006F5527" w:rsidRDefault="006F5527" w:rsidP="006F5527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28 June 2023</w:t>
      </w:r>
    </w:p>
    <w:p w14:paraId="5054025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65B42D" w14:textId="77777777" w:rsidR="006F5527" w:rsidRDefault="006F5527" w:rsidP="009139A6">
      <w:r>
        <w:separator/>
      </w:r>
    </w:p>
  </w:endnote>
  <w:endnote w:type="continuationSeparator" w:id="0">
    <w:p w14:paraId="478EC2F4" w14:textId="77777777" w:rsidR="006F5527" w:rsidRDefault="006F552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A2C1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40CC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4805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EB5518" w14:textId="77777777" w:rsidR="006F5527" w:rsidRDefault="006F5527" w:rsidP="009139A6">
      <w:r>
        <w:separator/>
      </w:r>
    </w:p>
  </w:footnote>
  <w:footnote w:type="continuationSeparator" w:id="0">
    <w:p w14:paraId="4B7D2766" w14:textId="77777777" w:rsidR="006F5527" w:rsidRDefault="006F552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E1B9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E3EA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0321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5527"/>
    <w:rsid w:val="000666E0"/>
    <w:rsid w:val="002510B7"/>
    <w:rsid w:val="005C130B"/>
    <w:rsid w:val="006F5527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CD18C9"/>
  <w15:chartTrackingRefBased/>
  <w15:docId w15:val="{433E191B-06D6-4FCA-B009-79AB51687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F552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46</Words>
  <Characters>267</Characters>
  <Application>Microsoft Office Word</Application>
  <DocSecurity>0</DocSecurity>
  <Lines>2</Lines>
  <Paragraphs>1</Paragraphs>
  <ScaleCrop>false</ScaleCrop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2023-09-22T19:51:00Z</dcterms:created>
  <dcterms:modified xsi:type="dcterms:W3CDTF">2023-09-22T19:52:00Z</dcterms:modified>
</cp:coreProperties>
</file>